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6B20F" w14:textId="77777777" w:rsidR="003A07DC" w:rsidRDefault="003A07DC" w:rsidP="003A07D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KIRKBY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32B9CB02" w14:textId="77777777" w:rsidR="003A07DC" w:rsidRDefault="003A07DC" w:rsidP="003A07D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Hull. Yeoman.</w:t>
      </w:r>
    </w:p>
    <w:p w14:paraId="1CADD23D" w14:textId="77777777" w:rsidR="003A07DC" w:rsidRDefault="003A07DC" w:rsidP="003A07DC">
      <w:pPr>
        <w:pStyle w:val="NoSpacing"/>
        <w:jc w:val="both"/>
        <w:rPr>
          <w:rFonts w:cs="Times New Roman"/>
          <w:szCs w:val="24"/>
        </w:rPr>
      </w:pPr>
    </w:p>
    <w:p w14:paraId="53671EB6" w14:textId="77777777" w:rsidR="003A07DC" w:rsidRDefault="003A07DC" w:rsidP="003A07DC">
      <w:pPr>
        <w:pStyle w:val="NoSpacing"/>
        <w:jc w:val="both"/>
        <w:rPr>
          <w:rFonts w:cs="Times New Roman"/>
          <w:szCs w:val="24"/>
        </w:rPr>
      </w:pPr>
    </w:p>
    <w:p w14:paraId="361220EE" w14:textId="77777777" w:rsidR="003A07DC" w:rsidRDefault="003A07DC" w:rsidP="003A07D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William Monke of London, lorimer(q.v.), brought a plaint of trespass</w:t>
      </w:r>
    </w:p>
    <w:p w14:paraId="70862B1E" w14:textId="77777777" w:rsidR="003A07DC" w:rsidRDefault="003A07DC" w:rsidP="003A07D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Henry Bury of Hull(q.v.).</w:t>
      </w:r>
    </w:p>
    <w:p w14:paraId="663103E0" w14:textId="77777777" w:rsidR="003A07DC" w:rsidRDefault="003A07DC" w:rsidP="003A07D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698F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016E8A76" w14:textId="77777777" w:rsidR="003A07DC" w:rsidRDefault="003A07DC" w:rsidP="003A07DC">
      <w:pPr>
        <w:pStyle w:val="NoSpacing"/>
        <w:jc w:val="both"/>
        <w:rPr>
          <w:rFonts w:cs="Times New Roman"/>
          <w:szCs w:val="24"/>
        </w:rPr>
      </w:pPr>
    </w:p>
    <w:p w14:paraId="08C27B6E" w14:textId="77777777" w:rsidR="003A07DC" w:rsidRDefault="003A07DC" w:rsidP="003A07DC">
      <w:pPr>
        <w:pStyle w:val="NoSpacing"/>
        <w:jc w:val="both"/>
        <w:rPr>
          <w:rFonts w:cs="Times New Roman"/>
          <w:szCs w:val="24"/>
        </w:rPr>
      </w:pPr>
    </w:p>
    <w:p w14:paraId="2805E509" w14:textId="77777777" w:rsidR="003A07DC" w:rsidRDefault="003A07DC" w:rsidP="003A07D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September 2024</w:t>
      </w:r>
    </w:p>
    <w:p w14:paraId="773254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8FB4B" w14:textId="77777777" w:rsidR="003A07DC" w:rsidRDefault="003A07DC" w:rsidP="009139A6">
      <w:r>
        <w:separator/>
      </w:r>
    </w:p>
  </w:endnote>
  <w:endnote w:type="continuationSeparator" w:id="0">
    <w:p w14:paraId="0C273FDC" w14:textId="77777777" w:rsidR="003A07DC" w:rsidRDefault="003A07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DDA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3F4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701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93A54" w14:textId="77777777" w:rsidR="003A07DC" w:rsidRDefault="003A07DC" w:rsidP="009139A6">
      <w:r>
        <w:separator/>
      </w:r>
    </w:p>
  </w:footnote>
  <w:footnote w:type="continuationSeparator" w:id="0">
    <w:p w14:paraId="656EBF7D" w14:textId="77777777" w:rsidR="003A07DC" w:rsidRDefault="003A07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2D6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5DB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9EF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7DC"/>
    <w:rsid w:val="000666E0"/>
    <w:rsid w:val="002510B7"/>
    <w:rsid w:val="00270799"/>
    <w:rsid w:val="003A07DC"/>
    <w:rsid w:val="005C130B"/>
    <w:rsid w:val="00826F5C"/>
    <w:rsid w:val="008E45CF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8597E"/>
  <w15:chartTrackingRefBased/>
  <w15:docId w15:val="{926A58E7-F52D-43F4-BAE2-F1320F5FB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A07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2024-09-21T18:49:00Z</dcterms:created>
  <dcterms:modified xsi:type="dcterms:W3CDTF">2024-09-21T18:49:00Z</dcterms:modified>
</cp:coreProperties>
</file>